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291" w:rsidRPr="00473371" w:rsidRDefault="008E3291" w:rsidP="00400318">
      <w:pPr>
        <w:spacing w:after="0" w:line="240" w:lineRule="atLeast"/>
        <w:ind w:left="1292" w:right="724"/>
        <w:jc w:val="center"/>
        <w:rPr>
          <w:sz w:val="20"/>
          <w:szCs w:val="20"/>
        </w:rPr>
      </w:pPr>
      <w:r w:rsidRPr="00473371">
        <w:rPr>
          <w:b/>
          <w:sz w:val="20"/>
          <w:szCs w:val="20"/>
          <w:u w:val="single" w:color="000000"/>
        </w:rPr>
        <w:t>Школьный  этап 7 класс.</w:t>
      </w:r>
    </w:p>
    <w:p w:rsidR="008E3291" w:rsidRPr="00473371" w:rsidRDefault="008E3291" w:rsidP="00400318">
      <w:pPr>
        <w:spacing w:after="0" w:line="240" w:lineRule="atLeast"/>
        <w:ind w:left="1095" w:right="194"/>
        <w:rPr>
          <w:sz w:val="20"/>
          <w:szCs w:val="20"/>
        </w:rPr>
      </w:pPr>
      <w:r w:rsidRPr="00473371">
        <w:rPr>
          <w:b/>
          <w:sz w:val="20"/>
          <w:szCs w:val="20"/>
        </w:rPr>
        <w:t xml:space="preserve">Задания  по номинации «Культура дома и декоративно-прикладное творчество» </w:t>
      </w:r>
    </w:p>
    <w:p w:rsidR="008E3291" w:rsidRPr="00473371" w:rsidRDefault="008E3291" w:rsidP="00400318">
      <w:pPr>
        <w:spacing w:after="0" w:line="240" w:lineRule="atLeast"/>
        <w:ind w:left="1568" w:right="1000"/>
        <w:jc w:val="center"/>
        <w:rPr>
          <w:sz w:val="20"/>
          <w:szCs w:val="20"/>
        </w:rPr>
      </w:pPr>
      <w:r w:rsidRPr="00473371">
        <w:rPr>
          <w:b/>
          <w:sz w:val="20"/>
          <w:szCs w:val="20"/>
        </w:rPr>
        <w:t xml:space="preserve">Теоретический тур. </w:t>
      </w:r>
    </w:p>
    <w:p w:rsidR="008E3291" w:rsidRPr="00473371" w:rsidRDefault="008E3291" w:rsidP="00400318">
      <w:pPr>
        <w:numPr>
          <w:ilvl w:val="1"/>
          <w:numId w:val="1"/>
        </w:numPr>
        <w:spacing w:after="0" w:line="240" w:lineRule="atLeast"/>
        <w:ind w:right="58" w:hanging="302"/>
        <w:rPr>
          <w:b/>
          <w:sz w:val="20"/>
          <w:szCs w:val="20"/>
        </w:rPr>
      </w:pPr>
      <w:r w:rsidRPr="00473371">
        <w:rPr>
          <w:b/>
          <w:sz w:val="20"/>
          <w:szCs w:val="20"/>
        </w:rPr>
        <w:t xml:space="preserve">Вставьте пропущенное слово в пословице: </w:t>
      </w:r>
    </w:p>
    <w:p w:rsidR="008E3291" w:rsidRPr="00473371" w:rsidRDefault="008E3291" w:rsidP="00400318">
      <w:pPr>
        <w:spacing w:after="0" w:line="240" w:lineRule="atLeast"/>
        <w:ind w:left="936"/>
        <w:jc w:val="left"/>
        <w:rPr>
          <w:sz w:val="20"/>
          <w:szCs w:val="20"/>
        </w:rPr>
      </w:pPr>
      <w:r w:rsidRPr="00473371">
        <w:rPr>
          <w:sz w:val="20"/>
          <w:szCs w:val="20"/>
        </w:rPr>
        <w:t xml:space="preserve">а)  </w:t>
      </w:r>
      <w:r w:rsidRPr="00473371">
        <w:rPr>
          <w:rFonts w:ascii="Arial" w:hAnsi="Arial" w:cs="Arial"/>
          <w:color w:val="333333"/>
          <w:sz w:val="20"/>
          <w:szCs w:val="20"/>
        </w:rPr>
        <w:t>Обжегся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на</w:t>
      </w:r>
      <w:r w:rsidRPr="00473371">
        <w:rPr>
          <w:color w:val="333333"/>
          <w:sz w:val="20"/>
          <w:szCs w:val="20"/>
        </w:rPr>
        <w:t xml:space="preserve"> _____________________, </w:t>
      </w:r>
      <w:r w:rsidRPr="00473371">
        <w:rPr>
          <w:rFonts w:ascii="Arial" w:hAnsi="Arial" w:cs="Arial"/>
          <w:color w:val="333333"/>
          <w:sz w:val="20"/>
          <w:szCs w:val="20"/>
        </w:rPr>
        <w:t>дует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и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на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воду</w:t>
      </w:r>
    </w:p>
    <w:p w:rsidR="008E3291" w:rsidRPr="00473371" w:rsidRDefault="008E3291" w:rsidP="00400318">
      <w:pPr>
        <w:spacing w:after="0" w:line="240" w:lineRule="atLeast"/>
        <w:ind w:left="936"/>
        <w:jc w:val="left"/>
        <w:rPr>
          <w:sz w:val="20"/>
          <w:szCs w:val="20"/>
        </w:rPr>
      </w:pPr>
      <w:r w:rsidRPr="00473371">
        <w:rPr>
          <w:sz w:val="20"/>
          <w:szCs w:val="20"/>
        </w:rPr>
        <w:t xml:space="preserve">б)  </w:t>
      </w:r>
      <w:r w:rsidRPr="00473371">
        <w:rPr>
          <w:rFonts w:ascii="Arial" w:hAnsi="Arial" w:cs="Arial"/>
          <w:color w:val="333333"/>
          <w:sz w:val="20"/>
          <w:szCs w:val="20"/>
        </w:rPr>
        <w:t>Хороша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мучка</w:t>
      </w:r>
      <w:r w:rsidRPr="00473371">
        <w:rPr>
          <w:color w:val="333333"/>
          <w:sz w:val="20"/>
          <w:szCs w:val="20"/>
        </w:rPr>
        <w:t xml:space="preserve">, </w:t>
      </w:r>
      <w:r w:rsidRPr="00473371">
        <w:rPr>
          <w:rFonts w:ascii="Arial" w:hAnsi="Arial" w:cs="Arial"/>
          <w:color w:val="333333"/>
          <w:sz w:val="20"/>
          <w:szCs w:val="20"/>
        </w:rPr>
        <w:t>да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не</w:t>
      </w:r>
      <w:r w:rsidRPr="00624C80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хороши</w:t>
      </w:r>
      <w:r w:rsidRPr="00473371">
        <w:rPr>
          <w:color w:val="333333"/>
          <w:sz w:val="20"/>
          <w:szCs w:val="20"/>
        </w:rPr>
        <w:t xml:space="preserve"> ______________________________. </w:t>
      </w:r>
    </w:p>
    <w:p w:rsidR="008E3291" w:rsidRDefault="008E3291" w:rsidP="00400318">
      <w:pPr>
        <w:spacing w:after="0" w:line="240" w:lineRule="atLeast"/>
        <w:ind w:left="941" w:firstLine="0"/>
        <w:jc w:val="left"/>
        <w:rPr>
          <w:color w:val="333333"/>
          <w:sz w:val="20"/>
          <w:szCs w:val="20"/>
        </w:rPr>
      </w:pPr>
      <w:r w:rsidRPr="00473371">
        <w:rPr>
          <w:sz w:val="20"/>
          <w:szCs w:val="20"/>
        </w:rPr>
        <w:t xml:space="preserve">в)  </w:t>
      </w:r>
      <w:r w:rsidRPr="00473371">
        <w:rPr>
          <w:rFonts w:ascii="Arial" w:hAnsi="Arial" w:cs="Arial"/>
          <w:color w:val="333333"/>
          <w:sz w:val="20"/>
          <w:szCs w:val="20"/>
        </w:rPr>
        <w:t>На</w:t>
      </w:r>
      <w:r w:rsidRPr="00104BCD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чужой</w:t>
      </w:r>
      <w:r w:rsidRPr="00473371">
        <w:rPr>
          <w:color w:val="333333"/>
          <w:sz w:val="20"/>
          <w:szCs w:val="20"/>
        </w:rPr>
        <w:t xml:space="preserve"> ________________</w:t>
      </w:r>
      <w:r w:rsidRPr="00473371">
        <w:rPr>
          <w:rFonts w:ascii="Arial" w:hAnsi="Arial" w:cs="Arial"/>
          <w:color w:val="333333"/>
          <w:sz w:val="20"/>
          <w:szCs w:val="20"/>
        </w:rPr>
        <w:t>надейся</w:t>
      </w:r>
      <w:r w:rsidRPr="00473371">
        <w:rPr>
          <w:color w:val="333333"/>
          <w:sz w:val="20"/>
          <w:szCs w:val="20"/>
        </w:rPr>
        <w:t xml:space="preserve">, </w:t>
      </w:r>
      <w:r w:rsidRPr="00473371">
        <w:rPr>
          <w:rFonts w:ascii="Arial" w:hAnsi="Arial" w:cs="Arial"/>
          <w:color w:val="333333"/>
          <w:sz w:val="20"/>
          <w:szCs w:val="20"/>
        </w:rPr>
        <w:t>а</w:t>
      </w:r>
      <w:r w:rsidRPr="00104BCD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свой</w:t>
      </w:r>
      <w:r w:rsidRPr="00104BCD">
        <w:rPr>
          <w:rFonts w:ascii="Arial" w:hAnsi="Arial" w:cs="Arial"/>
          <w:color w:val="333333"/>
          <w:sz w:val="20"/>
          <w:szCs w:val="20"/>
        </w:rPr>
        <w:t xml:space="preserve"> </w:t>
      </w:r>
      <w:r w:rsidRPr="00473371">
        <w:rPr>
          <w:rFonts w:ascii="Arial" w:hAnsi="Arial" w:cs="Arial"/>
          <w:color w:val="333333"/>
          <w:sz w:val="20"/>
          <w:szCs w:val="20"/>
        </w:rPr>
        <w:t>припасай</w:t>
      </w:r>
      <w:r w:rsidRPr="00473371">
        <w:rPr>
          <w:color w:val="333333"/>
          <w:sz w:val="20"/>
          <w:szCs w:val="20"/>
        </w:rPr>
        <w:t xml:space="preserve">. </w:t>
      </w:r>
    </w:p>
    <w:p w:rsidR="008E3291" w:rsidRPr="006F7D78" w:rsidRDefault="008E3291" w:rsidP="00400318">
      <w:pPr>
        <w:numPr>
          <w:ilvl w:val="1"/>
          <w:numId w:val="1"/>
        </w:numPr>
        <w:spacing w:after="0" w:line="240" w:lineRule="atLeast"/>
        <w:ind w:right="58" w:hanging="302"/>
        <w:rPr>
          <w:b/>
          <w:sz w:val="20"/>
          <w:szCs w:val="20"/>
        </w:rPr>
      </w:pPr>
      <w:r w:rsidRPr="006F7D78">
        <w:rPr>
          <w:b/>
          <w:sz w:val="20"/>
          <w:szCs w:val="20"/>
        </w:rPr>
        <w:t xml:space="preserve">Определите продукты питания, богатые витаминами: А, B , C и D, напишите соответствующую букву: </w:t>
      </w:r>
    </w:p>
    <w:p w:rsidR="008E3291" w:rsidRPr="006F7D78" w:rsidRDefault="008E3291" w:rsidP="00400318">
      <w:pPr>
        <w:spacing w:after="0" w:line="240" w:lineRule="atLeast"/>
        <w:ind w:left="0" w:right="149" w:firstLine="0"/>
        <w:jc w:val="right"/>
        <w:rPr>
          <w:sz w:val="20"/>
          <w:szCs w:val="20"/>
        </w:rPr>
      </w:pPr>
      <w:r>
        <w:rPr>
          <w:noProof/>
        </w:rPr>
      </w:r>
      <w:r w:rsidRPr="00880B44">
        <w:rPr>
          <w:rFonts w:ascii="Calibri" w:hAnsi="Calibri" w:cs="Calibri"/>
          <w:noProof/>
          <w:sz w:val="20"/>
          <w:szCs w:val="20"/>
        </w:rPr>
        <w:pict>
          <v:group id="Group 277783" o:spid="_x0000_s1026" style="width:493pt;height:115.4pt;mso-position-horizontal-relative:char;mso-position-vertical-relative:line" coordsize="62611,146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10396" o:spid="_x0000_s1027" type="#_x0000_t75" style="position:absolute;left:-39;top:2;width:16489;height:142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z8QnKAAAA3wAAAA8AAABkcnMvZG93bnJldi54bWxEj0FrwkAUhO+F/oflCb2UulFBanQVkUrb&#10;g4jRqsdH9pmkzb4N2dXEf+8KQo/DzHzDTGatKcWFaldYVtDrRiCIU6sLzhTstsu3dxDOI2ssLZOC&#10;KzmYTZ+fJhhr2/CGLonPRICwi1FB7n0VS+nSnAy6rq2Ig3eytUEfZJ1JXWMT4KaU/SgaSoMFh4Uc&#10;K1rklP4lZ6Pg8/dnvipxN1q+HpPmY73tH74Xe6VeOu18DMJT6//Dj/aXVjDoRYPREO5/wheQ0xs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J0z8QnKAAAA3wAAAA8AAAAAAAAA&#10;AAAAAAAAnwIAAGRycy9kb3ducmV2LnhtbFBLBQYAAAAABAAEAPcAAACWAwAAAAA=&#10;">
              <v:imagedata r:id="rId5" o:title=""/>
            </v:shape>
            <v:shape id="Picture 310397" o:spid="_x0000_s1028" type="#_x0000_t75" style="position:absolute;left:17080;top:2;width:14661;height:115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cYanJAAAA3wAAAA8AAABkcnMvZG93bnJldi54bWxEj0FrwkAUhO9C/8PyhN7qxlqsRldpC6UV&#10;oWjUg7dH9pkNzb5Ns9sY/31XKHgcZuYbZr7sbCVaanzpWMFwkIAgzp0uuVCw370/TED4gKyxckwK&#10;LuRhubjrzTHV7sxbarNQiAhhn6ICE0KdSulzQxb9wNXE0Tu5xmKIsimkbvAc4baSj0kylhZLjgsG&#10;a3ozlH9nv1bBcdMWcvWUHVZjNl9rL83Px+lVqft+9zIDEagLt/B/+1MrGA2T0fQZrn/iF5CLP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d9xhqckAAADfAAAADwAAAAAAAAAA&#10;AAAAAACfAgAAZHJzL2Rvd25yZXYueG1sUEsFBgAAAAAEAAQA9wAAAJUDAAAAAA==&#10;">
              <v:imagedata r:id="rId6" o:title=""/>
            </v:shape>
            <v:rect id="Rectangle 26718" o:spid="_x0000_s1029" style="position:absolute;left:17109;top:11535;width:507;height:22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zdmMUA&#10;AADeAAAADwAAAGRycy9kb3ducmV2LnhtbERPTW+CQBC9N/E/bKZJb3XBg1XKYozawLFqE/U2YadA&#10;ys4Sdgu0v757MOnx5X2nm8m0YqDeNZYVxPMIBHFpdcOVgo/z2/MKhPPIGlvLpOCHHGyy2UOKibYj&#10;H2k4+UqEEHYJKqi97xIpXVmTQTe3HXHgPm1v0AfYV1L3OIZw08pFFC2lwYZDQ40d7Woqv07fRkG+&#10;6rbXwv6OVXu45Zf3y3p/Xnulnh6n7SsIT5P/F9/dhVawWL7EYW+4E66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N2YxQAAAN4AAAAPAAAAAAAAAAAAAAAAAJgCAABkcnMv&#10;ZG93bnJldi54bWxQSwUGAAAAAAQABAD1AAAAigMAAAAA&#10;" filled="f" stroked="f">
              <v:textbox inset="0,0,0,0">
                <w:txbxContent>
                  <w:p w:rsidR="008E3291" w:rsidRDefault="008E3291" w:rsidP="00400318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310398" o:spid="_x0000_s1030" type="#_x0000_t75" style="position:absolute;left:32381;top:2;width:16459;height:129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j1N/FAAAA3wAAAA8AAABkcnMvZG93bnJldi54bWxET89rwjAUvgv+D+EJu4imnSBajbI5BGGX&#10;zen90TzbaPPSNdFW//rlMPD48f1erjtbiRs13jhWkI4TEMS504YLBYef7WgGwgdkjZVjUnAnD+tV&#10;v7fETLuWv+m2D4WIIewzVFCGUGdS+rwki37sauLInVxjMUTYFFI32MZwW8nXJJlKi4ZjQ4k1bUrK&#10;L/urVfD7sXs80vcvc25nR3P/dKYYTjdKvQy6twWIQF14iv/dO61gkiaTeRwc/8QvIF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o9TfxQAAAN8AAAAPAAAAAAAAAAAAAAAA&#10;AJ8CAABkcnMvZG93bnJldi54bWxQSwUGAAAAAAQABAD3AAAAkQMAAAAA&#10;">
              <v:imagedata r:id="rId7" o:title=""/>
            </v:shape>
            <v:rect id="Rectangle 26721" o:spid="_x0000_s1031" style="position:absolute;left:32416;top:12971;width:507;height:22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q+uMcA&#10;AADeAAAADwAAAGRycy9kb3ducmV2LnhtbESPS4vCQBCE7wv7H4Ze8LZOzMFHdBRZFT36WFBvTaZN&#10;wmZ6QmY00V/vCMIei6r6iprMWlOKG9WusKyg141AEKdWF5wp+D2svocgnEfWWFomBXdyMJt+fkww&#10;0bbhHd32PhMBwi5BBbn3VSKlS3My6Lq2Ig7exdYGfZB1JnWNTYCbUsZR1JcGCw4LOVb0k1P6t78a&#10;BethNT9t7KPJyuV5fdweR4vDyCvV+WrnYxCeWv8ffrc3WkHcH8Q9eN0JV0BO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avrjHAAAA3gAAAA8AAAAAAAAAAAAAAAAAmAIAAGRy&#10;cy9kb3ducmV2LnhtbFBLBQYAAAAABAAEAPUAAACMAwAAAAA=&#10;" filled="f" stroked="f">
              <v:textbox inset="0,0,0,0">
                <w:txbxContent>
                  <w:p w:rsidR="008E3291" w:rsidRDefault="008E3291" w:rsidP="00400318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26747" o:spid="_x0000_s1032" type="#_x0000_t75" style="position:absolute;left:49707;width:12904;height:142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pugLGAAAA3gAAAA8AAABkcnMvZG93bnJldi54bWxEj92KwjAUhO8F3yEcwRvR1CLqdo0igiAI&#10;wvoDu3eH5tgWm5PaRK1vb4QFL4eZ+YaZLRpTijvVrrCsYDiIQBCnVhecKTge1v0pCOeRNZaWScGT&#10;HCzm7dYME20f/EP3vc9EgLBLUEHufZVI6dKcDLqBrYiDd7a1QR9knUld4yPATSnjKBpLgwWHhRwr&#10;WuWUXvY3o+BkfiX/9eLzFqvlNV590ZR3O6W6nWb5DcJT4z/h//ZGK4jHk9EE3nfCFZDz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Sm6AsYAAADeAAAADwAAAAAAAAAAAAAA&#10;AACfAgAAZHJzL2Rvd25yZXYueG1sUEsFBgAAAAAEAAQA9wAAAJIDAAAAAA==&#10;">
              <v:imagedata r:id="rId8" o:title=""/>
            </v:shape>
            <w10:anchorlock/>
          </v:group>
        </w:pict>
      </w:r>
    </w:p>
    <w:p w:rsidR="008E3291" w:rsidRPr="006F7D78" w:rsidRDefault="008E3291" w:rsidP="00400318">
      <w:pPr>
        <w:spacing w:after="0" w:line="240" w:lineRule="atLeast"/>
        <w:ind w:left="3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tabs>
          <w:tab w:val="center" w:pos="465"/>
          <w:tab w:val="center" w:pos="3166"/>
          <w:tab w:val="center" w:pos="5574"/>
          <w:tab w:val="center" w:pos="8265"/>
        </w:tabs>
        <w:spacing w:after="0" w:line="240" w:lineRule="atLeast"/>
        <w:ind w:left="0" w:firstLine="0"/>
        <w:jc w:val="left"/>
        <w:rPr>
          <w:sz w:val="20"/>
          <w:szCs w:val="20"/>
        </w:rPr>
      </w:pPr>
      <w:r w:rsidRPr="006F7D78">
        <w:rPr>
          <w:rFonts w:ascii="Calibri" w:hAnsi="Calibri" w:cs="Calibri"/>
          <w:sz w:val="20"/>
          <w:szCs w:val="20"/>
        </w:rPr>
        <w:tab/>
      </w:r>
      <w:r w:rsidRPr="006F7D78">
        <w:rPr>
          <w:sz w:val="20"/>
          <w:szCs w:val="20"/>
        </w:rPr>
        <w:t xml:space="preserve">а - </w:t>
      </w:r>
      <w:r w:rsidRPr="006F7D78">
        <w:rPr>
          <w:sz w:val="20"/>
          <w:szCs w:val="20"/>
        </w:rPr>
        <w:tab/>
        <w:t xml:space="preserve">б - </w:t>
      </w:r>
      <w:r w:rsidRPr="006F7D78">
        <w:rPr>
          <w:sz w:val="20"/>
          <w:szCs w:val="20"/>
        </w:rPr>
        <w:tab/>
        <w:t xml:space="preserve">в - </w:t>
      </w:r>
      <w:r w:rsidRPr="006F7D78">
        <w:rPr>
          <w:sz w:val="20"/>
          <w:szCs w:val="20"/>
        </w:rPr>
        <w:tab/>
        <w:t xml:space="preserve">г - </w: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spacing w:after="0" w:line="240" w:lineRule="atLeast"/>
        <w:ind w:left="951" w:right="58"/>
        <w:rPr>
          <w:b/>
          <w:sz w:val="20"/>
          <w:szCs w:val="20"/>
        </w:rPr>
      </w:pPr>
      <w:r w:rsidRPr="006F7D78">
        <w:rPr>
          <w:sz w:val="20"/>
          <w:szCs w:val="20"/>
        </w:rPr>
        <w:t>3.</w:t>
      </w:r>
      <w:r w:rsidRPr="006F7D78">
        <w:rPr>
          <w:b/>
          <w:sz w:val="20"/>
          <w:szCs w:val="20"/>
        </w:rPr>
        <w:t xml:space="preserve">Допишите  в схеме  классификации  супов пропущенные слова:  </w:t>
      </w:r>
    </w:p>
    <w:p w:rsidR="008E3291" w:rsidRPr="006F7D78" w:rsidRDefault="008E3291" w:rsidP="00400318">
      <w:pPr>
        <w:spacing w:after="0" w:line="240" w:lineRule="atLeast"/>
        <w:ind w:left="0" w:right="360" w:firstLine="0"/>
        <w:jc w:val="right"/>
        <w:rPr>
          <w:sz w:val="20"/>
          <w:szCs w:val="20"/>
        </w:rPr>
      </w:pPr>
      <w:r w:rsidRPr="00740A48">
        <w:rPr>
          <w:noProof/>
          <w:sz w:val="20"/>
          <w:szCs w:val="20"/>
        </w:rPr>
        <w:pict>
          <v:shape id="Picture 26799" o:spid="_x0000_i1026" type="#_x0000_t75" style="width:451.5pt;height:274.5pt;visibility:visible">
            <v:imagedata r:id="rId9" o:title=""/>
          </v:shape>
        </w:pict>
      </w:r>
    </w:p>
    <w:p w:rsidR="008E3291" w:rsidRPr="00CE3BFB" w:rsidRDefault="008E3291" w:rsidP="00400318">
      <w:pPr>
        <w:numPr>
          <w:ilvl w:val="0"/>
          <w:numId w:val="2"/>
        </w:numPr>
        <w:spacing w:after="0" w:line="240" w:lineRule="atLeast"/>
        <w:ind w:left="936" w:right="194" w:hanging="244"/>
        <w:rPr>
          <w:sz w:val="20"/>
          <w:szCs w:val="20"/>
        </w:rPr>
      </w:pPr>
      <w:r w:rsidRPr="00CE3BFB">
        <w:rPr>
          <w:b/>
          <w:sz w:val="20"/>
          <w:szCs w:val="20"/>
        </w:rPr>
        <w:t xml:space="preserve">Рассмотрите рисунок и ответьте на вопросы: а) Какое насекомое изображено на рисунке?  </w:t>
      </w:r>
    </w:p>
    <w:p w:rsidR="008E3291" w:rsidRDefault="008E3291" w:rsidP="00400318">
      <w:pPr>
        <w:spacing w:after="0" w:line="240" w:lineRule="atLeast"/>
        <w:ind w:left="936" w:right="194"/>
        <w:rPr>
          <w:b/>
          <w:sz w:val="20"/>
          <w:szCs w:val="20"/>
        </w:rPr>
      </w:pPr>
      <w:r w:rsidRPr="006F7D78">
        <w:rPr>
          <w:b/>
          <w:sz w:val="20"/>
          <w:szCs w:val="20"/>
        </w:rPr>
        <w:t xml:space="preserve">б) </w:t>
      </w:r>
      <w:r w:rsidRPr="006F7D78">
        <w:rPr>
          <w:b/>
          <w:sz w:val="20"/>
          <w:szCs w:val="20"/>
        </w:rPr>
        <w:tab/>
        <w:t xml:space="preserve">Как </w:t>
      </w:r>
      <w:r w:rsidRPr="006F7D78">
        <w:rPr>
          <w:b/>
          <w:sz w:val="20"/>
          <w:szCs w:val="20"/>
        </w:rPr>
        <w:tab/>
        <w:t xml:space="preserve">изображённое </w:t>
      </w:r>
      <w:r w:rsidRPr="006F7D78">
        <w:rPr>
          <w:b/>
          <w:sz w:val="20"/>
          <w:szCs w:val="20"/>
        </w:rPr>
        <w:tab/>
        <w:t xml:space="preserve">на </w:t>
      </w:r>
      <w:r w:rsidRPr="006F7D78">
        <w:rPr>
          <w:b/>
          <w:sz w:val="20"/>
          <w:szCs w:val="20"/>
        </w:rPr>
        <w:tab/>
        <w:t xml:space="preserve">рисунке </w:t>
      </w:r>
      <w:r w:rsidRPr="006F7D78">
        <w:rPr>
          <w:b/>
          <w:sz w:val="20"/>
          <w:szCs w:val="20"/>
        </w:rPr>
        <w:tab/>
        <w:t xml:space="preserve">насекомое, </w:t>
      </w:r>
      <w:r w:rsidRPr="006F7D78">
        <w:rPr>
          <w:b/>
          <w:sz w:val="20"/>
          <w:szCs w:val="20"/>
        </w:rPr>
        <w:tab/>
        <w:t xml:space="preserve">связано </w:t>
      </w:r>
      <w:r w:rsidRPr="006F7D78">
        <w:rPr>
          <w:b/>
          <w:sz w:val="20"/>
          <w:szCs w:val="20"/>
        </w:rPr>
        <w:tab/>
        <w:t xml:space="preserve">с </w:t>
      </w:r>
      <w:r w:rsidRPr="006F7D78">
        <w:rPr>
          <w:b/>
          <w:sz w:val="20"/>
          <w:szCs w:val="20"/>
        </w:rPr>
        <w:tab/>
        <w:t xml:space="preserve">текстильным производством? </w:t>
      </w:r>
    </w:p>
    <w:p w:rsidR="008E3291" w:rsidRDefault="008E3291" w:rsidP="00400318">
      <w:pPr>
        <w:spacing w:after="0" w:line="240" w:lineRule="atLeast"/>
        <w:ind w:left="936" w:right="194"/>
        <w:rPr>
          <w:b/>
          <w:sz w:val="20"/>
          <w:szCs w:val="20"/>
        </w:rPr>
      </w:pPr>
      <w:r w:rsidRPr="00740A48">
        <w:rPr>
          <w:noProof/>
          <w:sz w:val="20"/>
          <w:szCs w:val="20"/>
        </w:rPr>
        <w:pict>
          <v:shape id="Picture 26801" o:spid="_x0000_i1027" type="#_x0000_t75" style="width:339.75pt;height:200.25pt;visibility:visible">
            <v:imagedata r:id="rId10" o:title=""/>
          </v:shape>
        </w:pict>
      </w:r>
    </w:p>
    <w:p w:rsidR="008E3291" w:rsidRDefault="008E3291" w:rsidP="00400318">
      <w:pPr>
        <w:spacing w:after="0" w:line="240" w:lineRule="atLeast"/>
        <w:ind w:left="936" w:right="194"/>
        <w:rPr>
          <w:b/>
          <w:sz w:val="20"/>
          <w:szCs w:val="20"/>
        </w:rPr>
      </w:pPr>
    </w:p>
    <w:p w:rsidR="008E3291" w:rsidRDefault="008E3291" w:rsidP="00400318">
      <w:pPr>
        <w:spacing w:after="0" w:line="240" w:lineRule="atLeast"/>
        <w:ind w:left="936" w:right="194"/>
        <w:rPr>
          <w:b/>
          <w:sz w:val="20"/>
          <w:szCs w:val="20"/>
        </w:rPr>
      </w:pPr>
    </w:p>
    <w:p w:rsidR="008E3291" w:rsidRPr="006F7D78" w:rsidRDefault="008E3291" w:rsidP="00400318">
      <w:pPr>
        <w:spacing w:after="0" w:line="240" w:lineRule="atLeast"/>
        <w:ind w:left="936" w:right="194"/>
        <w:rPr>
          <w:sz w:val="20"/>
          <w:szCs w:val="20"/>
        </w:rPr>
      </w:pP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Ответ: а) _____________________________________________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б)____________________________________________________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numPr>
          <w:ilvl w:val="0"/>
          <w:numId w:val="2"/>
        </w:numPr>
        <w:spacing w:after="0" w:line="240" w:lineRule="atLeast"/>
        <w:ind w:right="58" w:hanging="244"/>
        <w:rPr>
          <w:b/>
          <w:sz w:val="20"/>
          <w:szCs w:val="20"/>
        </w:rPr>
      </w:pPr>
      <w:r w:rsidRPr="006F7D78">
        <w:rPr>
          <w:b/>
          <w:sz w:val="20"/>
          <w:szCs w:val="20"/>
        </w:rPr>
        <w:t xml:space="preserve">Используя ответ задания 4, подпишите стадии развития насекомого. Укажите номер стадии, благодаря которой в этом насекомом нуждаются люди, связанные с текстильным производством.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1.__________________________________________________________________________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2.__________________________________________________________________________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3._________________________________________________________________________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4.__________________________________________________________________________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5.__________________________________________________________________________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A738A7" w:rsidRDefault="008E3291" w:rsidP="00400318">
      <w:pPr>
        <w:numPr>
          <w:ilvl w:val="0"/>
          <w:numId w:val="2"/>
        </w:numPr>
        <w:spacing w:after="0" w:line="240" w:lineRule="atLeast"/>
        <w:ind w:left="941" w:right="58" w:firstLine="0"/>
        <w:jc w:val="left"/>
        <w:rPr>
          <w:sz w:val="20"/>
          <w:szCs w:val="20"/>
        </w:rPr>
      </w:pPr>
      <w:r w:rsidRPr="00A738A7">
        <w:rPr>
          <w:b/>
          <w:sz w:val="20"/>
          <w:szCs w:val="20"/>
        </w:rPr>
        <w:t xml:space="preserve">Назовите швы, изображенные в таблице  </w:t>
      </w:r>
    </w:p>
    <w:tbl>
      <w:tblPr>
        <w:tblW w:w="7333" w:type="dxa"/>
        <w:tblInd w:w="830" w:type="dxa"/>
        <w:tblCellMar>
          <w:left w:w="110" w:type="dxa"/>
          <w:bottom w:w="8" w:type="dxa"/>
          <w:right w:w="50" w:type="dxa"/>
        </w:tblCellMar>
        <w:tblLook w:val="00A0"/>
      </w:tblPr>
      <w:tblGrid>
        <w:gridCol w:w="3760"/>
        <w:gridCol w:w="3573"/>
      </w:tblGrid>
      <w:tr w:rsidR="008E3291" w:rsidRPr="006F7D78" w:rsidTr="00740A48">
        <w:trPr>
          <w:trHeight w:val="677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1.__________________________ </w:t>
            </w:r>
          </w:p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tabs>
                <w:tab w:val="center" w:pos="2242"/>
              </w:tabs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>а)</w:t>
            </w:r>
            <w:r w:rsidRPr="00740A48">
              <w:rPr>
                <w:noProof/>
                <w:sz w:val="20"/>
                <w:szCs w:val="20"/>
              </w:rPr>
              <w:pict>
                <v:shape id="Picture 26936" o:spid="_x0000_i1028" type="#_x0000_t75" style="width:102pt;height:30.75pt;visibility:visible">
                  <v:imagedata r:id="rId11" o:title=""/>
                </v:shape>
              </w:pict>
            </w:r>
            <w:r w:rsidRPr="00740A48">
              <w:rPr>
                <w:sz w:val="20"/>
                <w:szCs w:val="20"/>
              </w:rPr>
              <w:tab/>
            </w:r>
          </w:p>
        </w:tc>
      </w:tr>
      <w:tr w:rsidR="008E3291" w:rsidRPr="006F7D78" w:rsidTr="00740A48">
        <w:trPr>
          <w:trHeight w:val="840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2.__________________________ </w:t>
            </w:r>
          </w:p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tabs>
                <w:tab w:val="center" w:pos="2709"/>
              </w:tabs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б) </w:t>
            </w:r>
            <w:r w:rsidRPr="00740A48">
              <w:rPr>
                <w:noProof/>
                <w:sz w:val="20"/>
                <w:szCs w:val="20"/>
              </w:rPr>
              <w:pict>
                <v:shape id="Picture 26938" o:spid="_x0000_i1029" type="#_x0000_t75" style="width:121.5pt;height:39pt;visibility:visible">
                  <v:imagedata r:id="rId12" o:title=""/>
                </v:shape>
              </w:pict>
            </w:r>
            <w:r w:rsidRPr="00740A48">
              <w:rPr>
                <w:sz w:val="20"/>
                <w:szCs w:val="20"/>
              </w:rPr>
              <w:tab/>
            </w:r>
          </w:p>
        </w:tc>
      </w:tr>
      <w:tr w:rsidR="008E3291" w:rsidRPr="006F7D78" w:rsidTr="00740A48">
        <w:trPr>
          <w:trHeight w:val="677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3.___________________________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tabs>
                <w:tab w:val="center" w:pos="2637"/>
              </w:tabs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>в)</w:t>
            </w:r>
            <w:r w:rsidRPr="00740A48">
              <w:rPr>
                <w:noProof/>
                <w:sz w:val="20"/>
                <w:szCs w:val="20"/>
              </w:rPr>
              <w:pict>
                <v:shape id="Picture 26940" o:spid="_x0000_i1030" type="#_x0000_t75" style="width:121.5pt;height:30.75pt;visibility:visible">
                  <v:imagedata r:id="rId13" o:title=""/>
                </v:shape>
              </w:pict>
            </w:r>
            <w:r w:rsidRPr="00740A48">
              <w:rPr>
                <w:sz w:val="20"/>
                <w:szCs w:val="20"/>
              </w:rPr>
              <w:tab/>
            </w:r>
          </w:p>
        </w:tc>
      </w:tr>
      <w:tr w:rsidR="008E3291" w:rsidRPr="006F7D78" w:rsidTr="00740A48">
        <w:trPr>
          <w:trHeight w:val="874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4.____________________________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tabs>
                <w:tab w:val="right" w:pos="3412"/>
              </w:tabs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>г)</w:t>
            </w:r>
            <w:r w:rsidRPr="00740A48">
              <w:rPr>
                <w:noProof/>
                <w:sz w:val="20"/>
                <w:szCs w:val="20"/>
              </w:rPr>
              <w:pict>
                <v:shape id="Picture 26942" o:spid="_x0000_i1031" type="#_x0000_t75" style="width:146.25pt;height:40.5pt;visibility:visible">
                  <v:imagedata r:id="rId14" o:title=""/>
                </v:shape>
              </w:pict>
            </w:r>
            <w:r w:rsidRPr="00740A48">
              <w:rPr>
                <w:sz w:val="20"/>
                <w:szCs w:val="20"/>
              </w:rPr>
              <w:tab/>
            </w:r>
          </w:p>
        </w:tc>
      </w:tr>
      <w:tr w:rsidR="008E3291" w:rsidRPr="006F7D78" w:rsidTr="00740A48">
        <w:trPr>
          <w:trHeight w:val="797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</w:p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 5. __________________________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tabs>
                <w:tab w:val="center" w:pos="1777"/>
              </w:tabs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>д)</w:t>
            </w:r>
            <w:r w:rsidRPr="00740A48">
              <w:rPr>
                <w:noProof/>
                <w:sz w:val="20"/>
                <w:szCs w:val="20"/>
              </w:rPr>
              <w:pict>
                <v:shape id="Picture 310399" o:spid="_x0000_i1032" type="#_x0000_t75" style="width:78.75pt;height:36pt;visibility:visible">
                  <v:imagedata r:id="rId15" o:title=""/>
                </v:shape>
              </w:pict>
            </w:r>
            <w:r w:rsidRPr="00740A48">
              <w:rPr>
                <w:sz w:val="20"/>
                <w:szCs w:val="20"/>
              </w:rPr>
              <w:tab/>
            </w:r>
          </w:p>
        </w:tc>
      </w:tr>
      <w:tr w:rsidR="008E3291" w:rsidRPr="006F7D78" w:rsidTr="00740A48">
        <w:trPr>
          <w:trHeight w:val="865"/>
        </w:trPr>
        <w:tc>
          <w:tcPr>
            <w:tcW w:w="3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</w:p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6.___________________________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rFonts w:ascii="Calibri" w:hAnsi="Calibri" w:cs="Calibri"/>
                <w:sz w:val="20"/>
                <w:szCs w:val="20"/>
              </w:rPr>
              <w:t xml:space="preserve">е)   </w:t>
            </w:r>
            <w:r w:rsidRPr="00740A48">
              <w:rPr>
                <w:noProof/>
                <w:sz w:val="20"/>
                <w:szCs w:val="20"/>
              </w:rPr>
              <w:pict>
                <v:shape id="Picture 26898" o:spid="_x0000_i1033" type="#_x0000_t75" style="width:71.25pt;height:39.75pt;visibility:visible">
                  <v:imagedata r:id="rId16" o:title=""/>
                </v:shape>
              </w:pict>
            </w:r>
          </w:p>
        </w:tc>
      </w:tr>
    </w:tbl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numPr>
          <w:ilvl w:val="0"/>
          <w:numId w:val="2"/>
        </w:numPr>
        <w:spacing w:after="0" w:line="240" w:lineRule="atLeast"/>
        <w:ind w:right="58" w:hanging="244"/>
        <w:rPr>
          <w:b/>
          <w:sz w:val="20"/>
          <w:szCs w:val="20"/>
        </w:rPr>
      </w:pPr>
      <w:r w:rsidRPr="006F7D78">
        <w:rPr>
          <w:b/>
          <w:sz w:val="20"/>
          <w:szCs w:val="20"/>
        </w:rPr>
        <w:t xml:space="preserve">Укажите в схеме названия групп комнатных растений по отношению к свету: </w: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spacing w:after="0" w:line="240" w:lineRule="atLeast"/>
        <w:ind w:left="942" w:firstLine="0"/>
        <w:jc w:val="left"/>
        <w:rPr>
          <w:sz w:val="20"/>
          <w:szCs w:val="20"/>
        </w:rPr>
      </w:pPr>
      <w:r w:rsidRPr="00740A48">
        <w:rPr>
          <w:noProof/>
          <w:sz w:val="20"/>
          <w:szCs w:val="20"/>
        </w:rPr>
        <w:pict>
          <v:shape id="Picture 26944" o:spid="_x0000_i1034" type="#_x0000_t75" style="width:372pt;height:268.5pt;visibility:visible">
            <v:imagedata r:id="rId17" o:title=""/>
          </v:shape>
        </w:pic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6F7D78" w:rsidRDefault="008E3291" w:rsidP="00400318">
      <w:pPr>
        <w:spacing w:after="0" w:line="240" w:lineRule="atLeast"/>
        <w:ind w:left="951" w:right="58"/>
        <w:rPr>
          <w:b/>
          <w:sz w:val="20"/>
          <w:szCs w:val="20"/>
        </w:rPr>
      </w:pPr>
      <w:r w:rsidRPr="006F7D78">
        <w:rPr>
          <w:b/>
          <w:sz w:val="20"/>
          <w:szCs w:val="20"/>
        </w:rPr>
        <w:t xml:space="preserve">8.Определите длину пояса для брюк, если От=66 см, Пт=10мм,Пз(припуск на застежку)=10мм. </w:t>
      </w:r>
    </w:p>
    <w:p w:rsidR="008E3291" w:rsidRPr="006F7D78" w:rsidRDefault="008E3291" w:rsidP="00400318">
      <w:pPr>
        <w:tabs>
          <w:tab w:val="center" w:pos="1323"/>
          <w:tab w:val="center" w:pos="5528"/>
          <w:tab w:val="center" w:pos="9685"/>
        </w:tabs>
        <w:spacing w:after="0" w:line="240" w:lineRule="atLeast"/>
        <w:ind w:left="0" w:firstLine="0"/>
        <w:jc w:val="left"/>
        <w:rPr>
          <w:sz w:val="20"/>
          <w:szCs w:val="20"/>
        </w:rPr>
      </w:pPr>
      <w:r w:rsidRPr="006F7D78">
        <w:rPr>
          <w:rFonts w:ascii="Calibri" w:hAnsi="Calibri" w:cs="Calibri"/>
          <w:sz w:val="20"/>
          <w:szCs w:val="20"/>
        </w:rPr>
        <w:tab/>
      </w:r>
      <w:r w:rsidRPr="006F7D78">
        <w:rPr>
          <w:i/>
          <w:sz w:val="20"/>
          <w:szCs w:val="20"/>
        </w:rPr>
        <w:t xml:space="preserve">Расчет </w:t>
      </w:r>
      <w:r w:rsidRPr="006F7D78">
        <w:rPr>
          <w:i/>
          <w:sz w:val="20"/>
          <w:szCs w:val="20"/>
        </w:rPr>
        <w:tab/>
        <w:t xml:space="preserve">длины </w:t>
      </w:r>
      <w:r w:rsidRPr="006F7D78">
        <w:rPr>
          <w:i/>
          <w:sz w:val="20"/>
          <w:szCs w:val="20"/>
        </w:rPr>
        <w:tab/>
        <w:t xml:space="preserve">пояса: </w:t>
      </w:r>
    </w:p>
    <w:p w:rsidR="008E3291" w:rsidRPr="006F7D78" w:rsidRDefault="008E3291" w:rsidP="00400318">
      <w:pPr>
        <w:spacing w:after="0" w:line="240" w:lineRule="atLeast"/>
        <w:ind w:left="951" w:right="263"/>
        <w:jc w:val="left"/>
        <w:rPr>
          <w:sz w:val="20"/>
          <w:szCs w:val="20"/>
        </w:rPr>
      </w:pPr>
      <w:r w:rsidRPr="006F7D78">
        <w:rPr>
          <w:i/>
          <w:sz w:val="20"/>
          <w:szCs w:val="20"/>
        </w:rPr>
        <w:t xml:space="preserve">Дп=______________________________________________________ </w:t>
      </w:r>
    </w:p>
    <w:p w:rsidR="008E3291" w:rsidRPr="006F7D78" w:rsidRDefault="008E3291" w:rsidP="00400318">
      <w:pPr>
        <w:spacing w:after="0" w:line="240" w:lineRule="atLeast"/>
        <w:ind w:left="941" w:firstLine="0"/>
        <w:jc w:val="left"/>
        <w:rPr>
          <w:sz w:val="20"/>
          <w:szCs w:val="20"/>
        </w:rPr>
      </w:pPr>
    </w:p>
    <w:p w:rsidR="008E3291" w:rsidRPr="00A57F7F" w:rsidRDefault="008E3291" w:rsidP="00C86EB7">
      <w:pPr>
        <w:numPr>
          <w:ilvl w:val="0"/>
          <w:numId w:val="3"/>
        </w:numPr>
        <w:spacing w:after="0" w:line="240" w:lineRule="atLeast"/>
        <w:ind w:left="941" w:right="58" w:firstLine="0"/>
        <w:jc w:val="left"/>
        <w:rPr>
          <w:sz w:val="20"/>
          <w:szCs w:val="20"/>
        </w:rPr>
      </w:pPr>
      <w:r w:rsidRPr="00A57F7F">
        <w:rPr>
          <w:b/>
          <w:sz w:val="20"/>
          <w:szCs w:val="20"/>
        </w:rPr>
        <w:t xml:space="preserve">Рассмотрите информацию в таблице, ответьте на вопросы: </w:t>
      </w:r>
    </w:p>
    <w:p w:rsidR="008E3291" w:rsidRPr="006F7D78" w:rsidRDefault="008E3291" w:rsidP="00C86EB7">
      <w:pPr>
        <w:spacing w:after="0" w:line="240" w:lineRule="atLeast"/>
        <w:ind w:left="936" w:right="194"/>
        <w:rPr>
          <w:sz w:val="20"/>
          <w:szCs w:val="20"/>
        </w:rPr>
      </w:pPr>
      <w:r w:rsidRPr="006F7D78">
        <w:rPr>
          <w:sz w:val="20"/>
          <w:szCs w:val="20"/>
        </w:rPr>
        <w:t xml:space="preserve">а) Какой вид рукоделия представлен в таблице? </w:t>
      </w:r>
    </w:p>
    <w:p w:rsidR="008E3291" w:rsidRPr="006F7D78" w:rsidRDefault="008E3291" w:rsidP="00C86EB7">
      <w:pPr>
        <w:spacing w:after="0" w:line="240" w:lineRule="atLeast"/>
        <w:ind w:left="936" w:right="194"/>
        <w:rPr>
          <w:sz w:val="20"/>
          <w:szCs w:val="20"/>
        </w:rPr>
      </w:pPr>
      <w:r w:rsidRPr="006F7D78">
        <w:rPr>
          <w:sz w:val="20"/>
          <w:szCs w:val="20"/>
        </w:rPr>
        <w:t xml:space="preserve">б) Найдите соответствие  схем и образцов. </w:t>
      </w:r>
    </w:p>
    <w:tbl>
      <w:tblPr>
        <w:tblW w:w="9292" w:type="dxa"/>
        <w:tblInd w:w="830" w:type="dxa"/>
        <w:tblCellMar>
          <w:top w:w="3" w:type="dxa"/>
          <w:left w:w="106" w:type="dxa"/>
          <w:right w:w="46" w:type="dxa"/>
        </w:tblCellMar>
        <w:tblLook w:val="00A0"/>
      </w:tblPr>
      <w:tblGrid>
        <w:gridCol w:w="356"/>
        <w:gridCol w:w="3447"/>
        <w:gridCol w:w="336"/>
        <w:gridCol w:w="5153"/>
      </w:tblGrid>
      <w:tr w:rsidR="008E3291" w:rsidRPr="006F7D78" w:rsidTr="00740A48">
        <w:trPr>
          <w:trHeight w:val="283"/>
        </w:trPr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схемы вязания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образцы </w:t>
            </w:r>
          </w:p>
        </w:tc>
      </w:tr>
      <w:tr w:rsidR="008E3291" w:rsidRPr="006F7D78" w:rsidTr="00740A48">
        <w:trPr>
          <w:trHeight w:val="2099"/>
        </w:trPr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1 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442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00" o:spid="_x0000_i1035" type="#_x0000_t75" style="width:139.5pt;height:100.5pt;visibility:visible">
                  <v:imagedata r:id="rId18" o:title=""/>
                </v:shape>
              </w:pic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а </w:t>
            </w:r>
          </w:p>
        </w:tc>
        <w:tc>
          <w:tcPr>
            <w:tcW w:w="5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14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05" o:spid="_x0000_i1036" type="#_x0000_t75" style="width:246pt;height:104.25pt;visibility:visible">
                  <v:imagedata r:id="rId19" o:title=""/>
                </v:shape>
              </w:pict>
            </w:r>
          </w:p>
        </w:tc>
      </w:tr>
      <w:tr w:rsidR="008E3291" w:rsidRPr="006F7D78" w:rsidTr="00740A48">
        <w:trPr>
          <w:trHeight w:val="2156"/>
        </w:trPr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2 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499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24" o:spid="_x0000_i1037" type="#_x0000_t75" style="width:135.75pt;height:98.25pt;visibility:visible">
                  <v:imagedata r:id="rId20" o:title=""/>
                </v:shape>
              </w:pic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б </w:t>
            </w:r>
          </w:p>
        </w:tc>
        <w:tc>
          <w:tcPr>
            <w:tcW w:w="5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29" o:spid="_x0000_i1038" type="#_x0000_t75" style="width:246.75pt;height:107.25pt;visibility:visible">
                  <v:imagedata r:id="rId21" o:title=""/>
                </v:shape>
              </w:pict>
            </w:r>
          </w:p>
        </w:tc>
      </w:tr>
      <w:tr w:rsidR="008E3291" w:rsidRPr="006F7D78" w:rsidTr="00740A48">
        <w:trPr>
          <w:trHeight w:val="1930"/>
        </w:trPr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3 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427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48" o:spid="_x0000_i1039" type="#_x0000_t75" style="width:140.25pt;height:96pt;visibility:visible">
                  <v:imagedata r:id="rId22" o:title=""/>
                </v:shape>
              </w:pic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в </w:t>
            </w:r>
          </w:p>
        </w:tc>
        <w:tc>
          <w:tcPr>
            <w:tcW w:w="5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77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53" o:spid="_x0000_i1040" type="#_x0000_t75" style="width:242.25pt;height:90.75pt;visibility:visible">
                  <v:imagedata r:id="rId23" o:title=""/>
                </v:shape>
              </w:pict>
            </w:r>
          </w:p>
        </w:tc>
      </w:tr>
      <w:tr w:rsidR="008E3291" w:rsidRPr="006F7D78" w:rsidTr="00740A48">
        <w:trPr>
          <w:trHeight w:val="2064"/>
        </w:trPr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4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4 </w:t>
            </w:r>
          </w:p>
        </w:tc>
        <w:tc>
          <w:tcPr>
            <w:tcW w:w="3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3" w:firstLine="0"/>
              <w:jc w:val="lef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72" o:spid="_x0000_i1041" type="#_x0000_t75" style="width:129.75pt;height:99pt;visibility:visible">
                  <v:imagedata r:id="rId24" o:title=""/>
                </v:shape>
              </w:pic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3291" w:rsidRPr="00740A48" w:rsidRDefault="008E3291" w:rsidP="00740A48">
            <w:pPr>
              <w:spacing w:after="0" w:line="240" w:lineRule="atLeast"/>
              <w:ind w:left="0" w:firstLine="0"/>
              <w:jc w:val="left"/>
              <w:rPr>
                <w:sz w:val="20"/>
                <w:szCs w:val="20"/>
              </w:rPr>
            </w:pPr>
            <w:r w:rsidRPr="00740A48">
              <w:rPr>
                <w:sz w:val="20"/>
                <w:szCs w:val="20"/>
              </w:rPr>
              <w:t xml:space="preserve">г </w:t>
            </w:r>
          </w:p>
        </w:tc>
        <w:tc>
          <w:tcPr>
            <w:tcW w:w="5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E3291" w:rsidRPr="00740A48" w:rsidRDefault="008E3291" w:rsidP="00740A48">
            <w:pPr>
              <w:spacing w:after="0" w:line="240" w:lineRule="atLeast"/>
              <w:ind w:left="0" w:right="77" w:firstLine="0"/>
              <w:jc w:val="right"/>
              <w:rPr>
                <w:sz w:val="20"/>
                <w:szCs w:val="20"/>
              </w:rPr>
            </w:pPr>
            <w:r w:rsidRPr="00740A48">
              <w:rPr>
                <w:noProof/>
                <w:sz w:val="20"/>
                <w:szCs w:val="20"/>
              </w:rPr>
              <w:pict>
                <v:shape id="Picture 27077" o:spid="_x0000_i1042" type="#_x0000_t75" style="width:242.25pt;height:102.75pt;visibility:visible">
                  <v:imagedata r:id="rId25" o:title=""/>
                </v:shape>
              </w:pict>
            </w:r>
          </w:p>
        </w:tc>
      </w:tr>
    </w:tbl>
    <w:p w:rsidR="008E3291" w:rsidRPr="006F7D78" w:rsidRDefault="008E3291" w:rsidP="00C86EB7">
      <w:pPr>
        <w:spacing w:after="0" w:line="240" w:lineRule="atLeast"/>
        <w:ind w:left="951" w:right="58"/>
        <w:rPr>
          <w:sz w:val="20"/>
          <w:szCs w:val="20"/>
        </w:rPr>
      </w:pPr>
      <w:r w:rsidRPr="006F7D78">
        <w:rPr>
          <w:sz w:val="20"/>
          <w:szCs w:val="20"/>
        </w:rPr>
        <w:t xml:space="preserve">  б) 1 - ____;2 - ____; 3 - _____; 4 - _____. </w:t>
      </w:r>
    </w:p>
    <w:p w:rsidR="008E3291" w:rsidRPr="006F7D78" w:rsidRDefault="008E3291" w:rsidP="00C86EB7">
      <w:pPr>
        <w:numPr>
          <w:ilvl w:val="0"/>
          <w:numId w:val="3"/>
        </w:numPr>
        <w:spacing w:after="0" w:line="240" w:lineRule="atLeast"/>
        <w:ind w:right="58" w:hanging="364"/>
        <w:jc w:val="left"/>
        <w:rPr>
          <w:sz w:val="20"/>
          <w:szCs w:val="20"/>
        </w:rPr>
      </w:pPr>
      <w:r w:rsidRPr="006F7D78">
        <w:rPr>
          <w:b/>
          <w:sz w:val="20"/>
          <w:szCs w:val="20"/>
          <w:u w:val="single" w:color="000000"/>
        </w:rPr>
        <w:t>Творческое задание. Вам предложны детали кроя юбки:</w:t>
      </w:r>
    </w:p>
    <w:p w:rsidR="008E3291" w:rsidRPr="006F7D78" w:rsidRDefault="008E3291" w:rsidP="00C86EB7">
      <w:pPr>
        <w:numPr>
          <w:ilvl w:val="0"/>
          <w:numId w:val="4"/>
        </w:numPr>
        <w:spacing w:after="0" w:line="240" w:lineRule="atLeast"/>
        <w:ind w:left="1205" w:right="58" w:hanging="264"/>
        <w:rPr>
          <w:sz w:val="20"/>
          <w:szCs w:val="20"/>
        </w:rPr>
      </w:pPr>
      <w:r w:rsidRPr="006F7D78">
        <w:rPr>
          <w:sz w:val="20"/>
          <w:szCs w:val="20"/>
        </w:rPr>
        <w:t xml:space="preserve">подпишите на деталях кроя (рис.1) названия деталей и линии середины деталей  (1,2,3,4,5); </w:t>
      </w:r>
    </w:p>
    <w:p w:rsidR="008E3291" w:rsidRDefault="008E3291" w:rsidP="00C86EB7">
      <w:pPr>
        <w:numPr>
          <w:ilvl w:val="0"/>
          <w:numId w:val="4"/>
        </w:numPr>
        <w:spacing w:after="0" w:line="240" w:lineRule="atLeast"/>
        <w:ind w:left="1205" w:right="58" w:hanging="264"/>
        <w:rPr>
          <w:sz w:val="20"/>
          <w:szCs w:val="20"/>
        </w:rPr>
      </w:pPr>
      <w:r w:rsidRPr="00A738A7">
        <w:rPr>
          <w:sz w:val="20"/>
          <w:szCs w:val="20"/>
        </w:rPr>
        <w:t xml:space="preserve">укажите конструкцию юбки и ее особенности;  </w:t>
      </w:r>
      <w:r>
        <w:rPr>
          <w:sz w:val="20"/>
          <w:szCs w:val="20"/>
        </w:rPr>
        <w:t xml:space="preserve">3) </w:t>
      </w:r>
      <w:r w:rsidRPr="00A738A7">
        <w:rPr>
          <w:sz w:val="20"/>
          <w:szCs w:val="20"/>
        </w:rPr>
        <w:t xml:space="preserve">по деталям кроя выполните эскиз юбки в цвете; </w:t>
      </w:r>
    </w:p>
    <w:p w:rsidR="008E3291" w:rsidRPr="00A738A7" w:rsidRDefault="008E3291" w:rsidP="00C86EB7">
      <w:pPr>
        <w:spacing w:after="0" w:line="240" w:lineRule="atLeast"/>
        <w:ind w:left="1205" w:right="58" w:firstLine="0"/>
        <w:rPr>
          <w:sz w:val="20"/>
          <w:szCs w:val="20"/>
        </w:rPr>
      </w:pPr>
      <w:r w:rsidRPr="0004465A">
        <w:rPr>
          <w:noProof/>
        </w:rPr>
        <w:pict>
          <v:shape id="Picture 27161" o:spid="_x0000_i1043" type="#_x0000_t75" style="width:237.75pt;height:243.75pt;visibility:visible">
            <v:imagedata r:id="rId26" o:title=""/>
          </v:shape>
        </w:pict>
      </w:r>
    </w:p>
    <w:p w:rsidR="008E3291" w:rsidRDefault="008E3291" w:rsidP="00C86EB7">
      <w:pPr>
        <w:spacing w:after="0" w:line="240" w:lineRule="atLeast"/>
        <w:ind w:left="1205" w:right="58" w:firstLine="0"/>
        <w:rPr>
          <w:sz w:val="20"/>
          <w:szCs w:val="20"/>
        </w:rPr>
      </w:pPr>
    </w:p>
    <w:p w:rsidR="008E3291" w:rsidRPr="000235FE" w:rsidRDefault="008E3291" w:rsidP="00C86EB7">
      <w:pPr>
        <w:pStyle w:val="ListParagraph"/>
        <w:numPr>
          <w:ilvl w:val="0"/>
          <w:numId w:val="5"/>
        </w:numPr>
        <w:spacing w:after="0" w:line="240" w:lineRule="atLeast"/>
        <w:ind w:right="58"/>
        <w:rPr>
          <w:sz w:val="20"/>
          <w:szCs w:val="20"/>
        </w:rPr>
      </w:pPr>
      <w:r>
        <w:rPr>
          <w:sz w:val="20"/>
          <w:szCs w:val="20"/>
        </w:rPr>
        <w:t>рис. 1</w:t>
      </w:r>
    </w:p>
    <w:p w:rsidR="008E3291" w:rsidRDefault="008E3291" w:rsidP="00C86EB7">
      <w:pPr>
        <w:spacing w:after="0" w:line="240" w:lineRule="atLeast"/>
        <w:ind w:left="1205" w:right="58" w:firstLine="0"/>
        <w:rPr>
          <w:sz w:val="20"/>
          <w:szCs w:val="20"/>
        </w:rPr>
      </w:pPr>
    </w:p>
    <w:p w:rsidR="008E3291" w:rsidRDefault="008E3291" w:rsidP="00C86EB7">
      <w:pPr>
        <w:ind w:left="951" w:right="58" w:firstLine="254"/>
      </w:pPr>
      <w:r>
        <w:t>2)_______________________________________________________________________________</w:t>
      </w:r>
    </w:p>
    <w:p w:rsidR="008E3291" w:rsidRDefault="008E3291" w:rsidP="00C86EB7">
      <w:pPr>
        <w:spacing w:after="221"/>
        <w:ind w:left="951" w:right="58"/>
      </w:pPr>
      <w:r>
        <w:t xml:space="preserve">________________________________________________________________________________ </w:t>
      </w:r>
    </w:p>
    <w:p w:rsidR="008E3291" w:rsidRDefault="008E3291" w:rsidP="00C86EB7">
      <w:pPr>
        <w:pStyle w:val="ListParagraph"/>
        <w:ind w:left="1565" w:right="58" w:firstLine="0"/>
      </w:pPr>
      <w:r>
        <w:t xml:space="preserve">3)эскиз юбки </w:t>
      </w: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  <w:r w:rsidRPr="0004465A">
        <w:rPr>
          <w:noProof/>
        </w:rPr>
        <w:pict>
          <v:shape id="Picture 27193" o:spid="_x0000_i1044" type="#_x0000_t75" style="width:195.75pt;height:465.75pt;visibility:visible">
            <v:imagedata r:id="rId27" o:title=""/>
          </v:shape>
        </w:pict>
      </w: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EF37A2">
      <w:pPr>
        <w:spacing w:after="20" w:line="259" w:lineRule="auto"/>
        <w:ind w:left="0" w:firstLine="0"/>
        <w:jc w:val="left"/>
      </w:pPr>
      <w:r>
        <w:t xml:space="preserve">Оценка задания: </w:t>
      </w:r>
    </w:p>
    <w:p w:rsidR="008E3291" w:rsidRDefault="008E3291" w:rsidP="00EF37A2">
      <w:pPr>
        <w:numPr>
          <w:ilvl w:val="0"/>
          <w:numId w:val="6"/>
        </w:numPr>
        <w:spacing w:after="25" w:line="259" w:lineRule="auto"/>
        <w:ind w:left="0" w:right="1916" w:firstLine="0"/>
        <w:jc w:val="left"/>
      </w:pPr>
      <w:r>
        <w:t xml:space="preserve">названия деталей и линии середины деталей  (1.2.3.4) -2 балла; </w:t>
      </w:r>
    </w:p>
    <w:p w:rsidR="008E3291" w:rsidRPr="00104BCD" w:rsidRDefault="008E3291" w:rsidP="00EF37A2">
      <w:pPr>
        <w:numPr>
          <w:ilvl w:val="0"/>
          <w:numId w:val="6"/>
        </w:numPr>
        <w:spacing w:after="0" w:line="278" w:lineRule="auto"/>
        <w:ind w:left="0" w:right="1916" w:firstLine="0"/>
        <w:jc w:val="left"/>
      </w:pPr>
      <w:r>
        <w:t>определение конструкции юбки и ее особенностей – 2 балла;  3) эскиз юбки в цвете – 2 балла</w:t>
      </w:r>
      <w:r w:rsidRPr="00104BCD">
        <w:t>.</w:t>
      </w:r>
      <w:r>
        <w:t xml:space="preserve"> </w:t>
      </w:r>
    </w:p>
    <w:p w:rsidR="008E3291" w:rsidRDefault="008E3291" w:rsidP="00104BCD">
      <w:pPr>
        <w:spacing w:after="0" w:line="278" w:lineRule="auto"/>
        <w:ind w:left="0" w:right="1916" w:firstLine="0"/>
        <w:jc w:val="left"/>
      </w:pPr>
      <w:r>
        <w:t xml:space="preserve">Итого: 6 баллов </w:t>
      </w:r>
    </w:p>
    <w:p w:rsidR="008E3291" w:rsidRDefault="008E3291" w:rsidP="00C86EB7">
      <w:pPr>
        <w:spacing w:after="259" w:line="268" w:lineRule="auto"/>
        <w:ind w:left="1292" w:right="721"/>
        <w:jc w:val="center"/>
        <w:rPr>
          <w:b/>
          <w:u w:val="single" w:color="000000"/>
        </w:rPr>
      </w:pPr>
    </w:p>
    <w:p w:rsidR="008E3291" w:rsidRDefault="008E3291" w:rsidP="00104BCD">
      <w:pPr>
        <w:ind w:left="10"/>
      </w:pPr>
      <w:r>
        <w:t>Задания с</w:t>
      </w:r>
      <w:r>
        <w:rPr>
          <w:lang w:val="en-US"/>
        </w:rPr>
        <w:t xml:space="preserve"> </w:t>
      </w:r>
      <w:r>
        <w:t>№ 1 по №</w:t>
      </w:r>
      <w:r>
        <w:rPr>
          <w:lang w:val="en-US"/>
        </w:rPr>
        <w:t xml:space="preserve"> </w:t>
      </w:r>
      <w:r>
        <w:t>9 по 1 баллу за задание, № 10 – 6 баллов</w:t>
      </w:r>
      <w:bookmarkStart w:id="0" w:name="_GoBack"/>
      <w:bookmarkEnd w:id="0"/>
    </w:p>
    <w:sectPr w:rsidR="008E3291" w:rsidSect="00400318">
      <w:pgSz w:w="11906" w:h="16838"/>
      <w:pgMar w:top="510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7636DF"/>
    <w:multiLevelType w:val="hybridMultilevel"/>
    <w:tmpl w:val="82A8FF48"/>
    <w:lvl w:ilvl="0" w:tplc="EFD0AE5E">
      <w:start w:val="1"/>
      <w:numFmt w:val="decimal"/>
      <w:lvlText w:val="%1)"/>
      <w:lvlJc w:val="left"/>
      <w:pPr>
        <w:ind w:left="1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E99827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AA46CF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51A242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505AFB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B2DC1F7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66BC92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E306EAE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510E055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1">
    <w:nsid w:val="335F7396"/>
    <w:multiLevelType w:val="hybridMultilevel"/>
    <w:tmpl w:val="17B4D1A6"/>
    <w:lvl w:ilvl="0" w:tplc="4536BFEC">
      <w:start w:val="4"/>
      <w:numFmt w:val="decimal"/>
      <w:lvlText w:val="%1."/>
      <w:lvlJc w:val="left"/>
      <w:pPr>
        <w:ind w:left="1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958AD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5DA2716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55C28F5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96BE72F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23280F3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1654DE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F3D24A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FFEC8F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2">
    <w:nsid w:val="350A0D15"/>
    <w:multiLevelType w:val="hybridMultilevel"/>
    <w:tmpl w:val="3A5A212A"/>
    <w:lvl w:ilvl="0" w:tplc="B16AAA66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75C8E2CA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DB526C20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A4CCBD5C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EB5A838A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D2B2B35C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586A595C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95380D14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0618123A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3">
    <w:nsid w:val="4CE07DE7"/>
    <w:multiLevelType w:val="hybridMultilevel"/>
    <w:tmpl w:val="943662BE"/>
    <w:lvl w:ilvl="0" w:tplc="6AC47BB2">
      <w:start w:val="9"/>
      <w:numFmt w:val="decimal"/>
      <w:lvlText w:val="%1."/>
      <w:lvlJc w:val="left"/>
      <w:pPr>
        <w:ind w:left="13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BF4E99E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B0FC3F1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6FA226C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097072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E22428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35846F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7D9C62B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C7ACBA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4">
    <w:nsid w:val="4FA76CAB"/>
    <w:multiLevelType w:val="hybridMultilevel"/>
    <w:tmpl w:val="44AA7E3A"/>
    <w:lvl w:ilvl="0" w:tplc="F018682A">
      <w:start w:val="1"/>
      <w:numFmt w:val="decimal"/>
      <w:lvlText w:val="%1."/>
      <w:lvlJc w:val="left"/>
      <w:pPr>
        <w:ind w:left="1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F1E3D28">
      <w:start w:val="1"/>
      <w:numFmt w:val="decimal"/>
      <w:lvlText w:val="%2."/>
      <w:lvlJc w:val="left"/>
      <w:pPr>
        <w:ind w:left="1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7EC0EDA0">
      <w:start w:val="1"/>
      <w:numFmt w:val="lowerRoman"/>
      <w:lvlText w:val="%3"/>
      <w:lvlJc w:val="left"/>
      <w:pPr>
        <w:ind w:left="1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C6925E9E">
      <w:start w:val="1"/>
      <w:numFmt w:val="decimal"/>
      <w:lvlText w:val="%4"/>
      <w:lvlJc w:val="left"/>
      <w:pPr>
        <w:ind w:left="2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54CA404A">
      <w:start w:val="1"/>
      <w:numFmt w:val="lowerLetter"/>
      <w:lvlText w:val="%5"/>
      <w:lvlJc w:val="left"/>
      <w:pPr>
        <w:ind w:left="3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E260045A">
      <w:start w:val="1"/>
      <w:numFmt w:val="lowerRoman"/>
      <w:lvlText w:val="%6"/>
      <w:lvlJc w:val="left"/>
      <w:pPr>
        <w:ind w:left="3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6284C270">
      <w:start w:val="1"/>
      <w:numFmt w:val="decimal"/>
      <w:lvlText w:val="%7"/>
      <w:lvlJc w:val="left"/>
      <w:pPr>
        <w:ind w:left="45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BDEC8964">
      <w:start w:val="1"/>
      <w:numFmt w:val="lowerLetter"/>
      <w:lvlText w:val="%8"/>
      <w:lvlJc w:val="left"/>
      <w:pPr>
        <w:ind w:left="52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2BD61928">
      <w:start w:val="1"/>
      <w:numFmt w:val="lowerRoman"/>
      <w:lvlText w:val="%9"/>
      <w:lvlJc w:val="left"/>
      <w:pPr>
        <w:ind w:left="6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5">
    <w:nsid w:val="7E6838F4"/>
    <w:multiLevelType w:val="hybridMultilevel"/>
    <w:tmpl w:val="6002ACD8"/>
    <w:lvl w:ilvl="0" w:tplc="9BE04BC0">
      <w:start w:val="1"/>
      <w:numFmt w:val="decimal"/>
      <w:lvlText w:val="%1)"/>
      <w:lvlJc w:val="left"/>
      <w:pPr>
        <w:ind w:left="15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25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42625"/>
    <w:rsid w:val="000235FE"/>
    <w:rsid w:val="0004465A"/>
    <w:rsid w:val="00104BCD"/>
    <w:rsid w:val="00142625"/>
    <w:rsid w:val="003245B0"/>
    <w:rsid w:val="00400318"/>
    <w:rsid w:val="00473371"/>
    <w:rsid w:val="00624C80"/>
    <w:rsid w:val="006F7D78"/>
    <w:rsid w:val="00740A48"/>
    <w:rsid w:val="008012AA"/>
    <w:rsid w:val="00880B44"/>
    <w:rsid w:val="008E3291"/>
    <w:rsid w:val="00A57F7F"/>
    <w:rsid w:val="00A738A7"/>
    <w:rsid w:val="00C86EB7"/>
    <w:rsid w:val="00CE3BFB"/>
    <w:rsid w:val="00EF37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0318"/>
    <w:pPr>
      <w:spacing w:after="5" w:line="269" w:lineRule="auto"/>
      <w:ind w:left="312" w:hanging="10"/>
      <w:jc w:val="both"/>
    </w:pPr>
    <w:rPr>
      <w:rFonts w:ascii="Times New Roman" w:eastAsia="Times New Roman" w:hAnsi="Times New Roman"/>
      <w:color w:val="000000"/>
      <w:sz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uiPriority w:val="99"/>
    <w:rsid w:val="00400318"/>
    <w:rPr>
      <w:rFonts w:eastAsia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99"/>
    <w:qFormat/>
    <w:rsid w:val="00C86EB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5</Pages>
  <Words>429</Words>
  <Characters>2449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6</cp:revision>
  <dcterms:created xsi:type="dcterms:W3CDTF">2015-10-26T20:22:00Z</dcterms:created>
  <dcterms:modified xsi:type="dcterms:W3CDTF">2015-12-12T20:45:00Z</dcterms:modified>
</cp:coreProperties>
</file>